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08E" w:rsidRDefault="0026008E" w:rsidP="002600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BYGOT</w:t>
      </w:r>
      <w:r>
        <w:rPr>
          <w:rFonts w:ascii="Times New Roman" w:hAnsi="Times New Roman" w:cs="Times New Roman"/>
        </w:rPr>
        <w:tab/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fl.1421)</w:t>
      </w:r>
    </w:p>
    <w:p w:rsidR="0026008E" w:rsidRDefault="0026008E" w:rsidP="0026008E">
      <w:pPr>
        <w:rPr>
          <w:rFonts w:ascii="Times New Roman" w:hAnsi="Times New Roman" w:cs="Times New Roman"/>
        </w:rPr>
      </w:pPr>
    </w:p>
    <w:p w:rsidR="0026008E" w:rsidRDefault="0026008E" w:rsidP="0026008E">
      <w:pPr>
        <w:rPr>
          <w:rFonts w:ascii="Times New Roman" w:hAnsi="Times New Roman" w:cs="Times New Roman"/>
        </w:rPr>
      </w:pPr>
    </w:p>
    <w:p w:rsidR="0026008E" w:rsidRDefault="0026008E" w:rsidP="002600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Jan.1421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Runhall</w:t>
      </w:r>
      <w:proofErr w:type="spellEnd"/>
      <w:r>
        <w:rPr>
          <w:rFonts w:ascii="Times New Roman" w:hAnsi="Times New Roman" w:cs="Times New Roman"/>
        </w:rPr>
        <w:t>, Norfolk,</w:t>
      </w:r>
    </w:p>
    <w:p w:rsidR="0026008E" w:rsidRDefault="0026008E" w:rsidP="002600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into land of the late Richard Gambon(q.v.).</w:t>
      </w:r>
    </w:p>
    <w:p w:rsidR="0026008E" w:rsidRDefault="0026008E" w:rsidP="002600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129E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21-480)</w:t>
      </w:r>
    </w:p>
    <w:p w:rsidR="0026008E" w:rsidRDefault="0026008E" w:rsidP="0026008E">
      <w:pPr>
        <w:rPr>
          <w:rFonts w:ascii="Times New Roman" w:hAnsi="Times New Roman" w:cs="Times New Roman"/>
        </w:rPr>
      </w:pPr>
    </w:p>
    <w:p w:rsidR="0026008E" w:rsidRDefault="0026008E" w:rsidP="0026008E">
      <w:pPr>
        <w:rPr>
          <w:rFonts w:ascii="Times New Roman" w:hAnsi="Times New Roman" w:cs="Times New Roman"/>
        </w:rPr>
      </w:pPr>
    </w:p>
    <w:p w:rsidR="0026008E" w:rsidRPr="00711916" w:rsidRDefault="0026008E" w:rsidP="002600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July 2016</w:t>
      </w:r>
    </w:p>
    <w:p w:rsidR="006B2F86" w:rsidRPr="00E71FC3" w:rsidRDefault="0026008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08E" w:rsidRDefault="0026008E" w:rsidP="00E71FC3">
      <w:r>
        <w:separator/>
      </w:r>
    </w:p>
  </w:endnote>
  <w:endnote w:type="continuationSeparator" w:id="0">
    <w:p w:rsidR="0026008E" w:rsidRDefault="0026008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08E" w:rsidRDefault="0026008E" w:rsidP="00E71FC3">
      <w:r>
        <w:separator/>
      </w:r>
    </w:p>
  </w:footnote>
  <w:footnote w:type="continuationSeparator" w:id="0">
    <w:p w:rsidR="0026008E" w:rsidRDefault="0026008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08E"/>
    <w:rsid w:val="001A7C09"/>
    <w:rsid w:val="0026008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BB78BF-BDD0-4712-BE46-F44112037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6008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600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2016-08-12T20:55:00Z</dcterms:created>
  <dcterms:modified xsi:type="dcterms:W3CDTF">2016-08-12T20:56:00Z</dcterms:modified>
</cp:coreProperties>
</file>